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1E3F" w:rsidRPr="00CA1E3F" w:rsidRDefault="00CA1E3F" w:rsidP="00CA1E3F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bookmarkStart w:id="0" w:name="_GoBack"/>
      <w:r w:rsidRPr="00CA1E3F">
        <w:rPr>
          <w:rStyle w:val="Hyperlink"/>
          <w:rFonts w:ascii="Times New Roman" w:hAnsi="Times New Roman" w:cs="Times New Roman"/>
          <w:color w:val="auto"/>
          <w:sz w:val="24"/>
          <w:szCs w:val="24"/>
        </w:rPr>
        <w:t>Roger CLERK</w:t>
      </w:r>
      <w:r w:rsidRPr="00CA1E3F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 w:rsidRPr="00CA1E3F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</w:t>
      </w:r>
      <w:bookmarkEnd w:id="0"/>
      <w:r w:rsidRPr="00CA1E3F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(</w:t>
      </w:r>
      <w:proofErr w:type="gramEnd"/>
      <w:r w:rsidRPr="00CA1E3F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fl.1450)</w:t>
      </w:r>
    </w:p>
    <w:p w:rsidR="00CA1E3F" w:rsidRPr="00CA1E3F" w:rsidRDefault="00CA1E3F" w:rsidP="00CA1E3F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CA1E3F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of Cheshunt, Hertfordshire. Wheeler.</w:t>
      </w:r>
    </w:p>
    <w:p w:rsidR="00CA1E3F" w:rsidRPr="00CA1E3F" w:rsidRDefault="00CA1E3F" w:rsidP="00CA1E3F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CA1E3F" w:rsidRPr="00CA1E3F" w:rsidRDefault="00CA1E3F" w:rsidP="00CA1E3F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CA1E3F" w:rsidRPr="00CA1E3F" w:rsidRDefault="00CA1E3F" w:rsidP="00CA1E3F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CA1E3F">
        <w:rPr>
          <w:rFonts w:ascii="Times New Roman" w:hAnsi="Times New Roman" w:cs="Times New Roman"/>
          <w:sz w:val="24"/>
          <w:szCs w:val="24"/>
        </w:rPr>
        <w:tab/>
        <w:t>1450</w:t>
      </w:r>
      <w:r w:rsidRPr="00CA1E3F">
        <w:rPr>
          <w:rFonts w:ascii="Times New Roman" w:hAnsi="Times New Roman" w:cs="Times New Roman"/>
          <w:sz w:val="24"/>
          <w:szCs w:val="24"/>
        </w:rPr>
        <w:tab/>
      </w:r>
      <w:r w:rsidRPr="00CA1E3F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Ellis </w:t>
      </w:r>
      <w:proofErr w:type="spellStart"/>
      <w:r w:rsidRPr="00CA1E3F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Neuport</w:t>
      </w:r>
      <w:proofErr w:type="spellEnd"/>
      <w:r w:rsidRPr="00CA1E3F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(q.v.) brought a plaint of debt against him, John</w:t>
      </w:r>
    </w:p>
    <w:p w:rsidR="00CA1E3F" w:rsidRPr="00CA1E3F" w:rsidRDefault="00CA1E3F" w:rsidP="00CA1E3F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CA1E3F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CA1E3F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proofErr w:type="spellStart"/>
      <w:r w:rsidRPr="00CA1E3F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Charfoull</w:t>
      </w:r>
      <w:proofErr w:type="spellEnd"/>
      <w:r w:rsidRPr="00CA1E3F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</w:t>
      </w:r>
      <w:proofErr w:type="spellStart"/>
      <w:r w:rsidRPr="00CA1E3F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Thundridge</w:t>
      </w:r>
      <w:proofErr w:type="spellEnd"/>
      <w:r w:rsidRPr="00CA1E3F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(q.v.) and Thomas </w:t>
      </w:r>
      <w:proofErr w:type="spellStart"/>
      <w:r w:rsidRPr="00CA1E3F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Pake</w:t>
      </w:r>
      <w:proofErr w:type="spellEnd"/>
      <w:r w:rsidRPr="00CA1E3F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Bishops Stortford(q.v.).</w:t>
      </w:r>
    </w:p>
    <w:p w:rsidR="00CA1E3F" w:rsidRPr="00CA1E3F" w:rsidRDefault="00CA1E3F" w:rsidP="00CA1E3F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CA1E3F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CA1E3F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CA1E3F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CA1E3F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http://aalt.law.uh.edu/Indices/CP40Indices/CP40no758/CP40no758Pl.htm</w:t>
        </w:r>
      </w:hyperlink>
      <w:r w:rsidRPr="00CA1E3F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)</w:t>
      </w:r>
    </w:p>
    <w:p w:rsidR="00CA1E3F" w:rsidRPr="00CA1E3F" w:rsidRDefault="00CA1E3F" w:rsidP="00CA1E3F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CA1E3F" w:rsidRPr="00CA1E3F" w:rsidRDefault="00CA1E3F" w:rsidP="00CA1E3F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CA1E3F" w:rsidRPr="00CA1E3F" w:rsidRDefault="00CA1E3F" w:rsidP="00CA1E3F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CA1E3F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5 February 2016</w:t>
      </w:r>
    </w:p>
    <w:p w:rsidR="006B2F86" w:rsidRPr="00CA1E3F" w:rsidRDefault="00CA1E3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CA1E3F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1E3F" w:rsidRDefault="00CA1E3F" w:rsidP="00E71FC3">
      <w:pPr>
        <w:spacing w:after="0" w:line="240" w:lineRule="auto"/>
      </w:pPr>
      <w:r>
        <w:separator/>
      </w:r>
    </w:p>
  </w:endnote>
  <w:endnote w:type="continuationSeparator" w:id="0">
    <w:p w:rsidR="00CA1E3F" w:rsidRDefault="00CA1E3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1E3F" w:rsidRDefault="00CA1E3F" w:rsidP="00E71FC3">
      <w:pPr>
        <w:spacing w:after="0" w:line="240" w:lineRule="auto"/>
      </w:pPr>
      <w:r>
        <w:separator/>
      </w:r>
    </w:p>
  </w:footnote>
  <w:footnote w:type="continuationSeparator" w:id="0">
    <w:p w:rsidR="00CA1E3F" w:rsidRDefault="00CA1E3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E3F"/>
    <w:rsid w:val="00AB52E8"/>
    <w:rsid w:val="00B16D3F"/>
    <w:rsid w:val="00CA1E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BB3BAFA-A749-4F05-98A1-209FD9281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CA1E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2016-04-19T20:45:00Z</dcterms:created>
  <dcterms:modified xsi:type="dcterms:W3CDTF">2016-04-19T20:46:00Z</dcterms:modified>
</cp:coreProperties>
</file>